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E4FBF" w14:textId="77777777" w:rsidR="00465A35" w:rsidRDefault="00465A35" w:rsidP="00465A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BYRLE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2F629AE" w14:textId="77777777" w:rsidR="00465A35" w:rsidRDefault="00465A35" w:rsidP="00465A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Billericay, Essex. Husbandman.</w:t>
      </w:r>
    </w:p>
    <w:p w14:paraId="08A9C325" w14:textId="77777777" w:rsidR="00465A35" w:rsidRDefault="00465A35" w:rsidP="00465A35">
      <w:pPr>
        <w:pStyle w:val="NoSpacing"/>
        <w:rPr>
          <w:rFonts w:cs="Times New Roman"/>
          <w:szCs w:val="24"/>
        </w:rPr>
      </w:pPr>
    </w:p>
    <w:p w14:paraId="73B00821" w14:textId="77777777" w:rsidR="00465A35" w:rsidRDefault="00465A35" w:rsidP="00465A35">
      <w:pPr>
        <w:pStyle w:val="NoSpacing"/>
        <w:rPr>
          <w:rFonts w:cs="Times New Roman"/>
          <w:szCs w:val="24"/>
        </w:rPr>
      </w:pPr>
    </w:p>
    <w:p w14:paraId="4334C1D7" w14:textId="77777777" w:rsidR="00465A35" w:rsidRDefault="00465A35" w:rsidP="00465A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James </w:t>
      </w:r>
      <w:proofErr w:type="spellStart"/>
      <w:r>
        <w:rPr>
          <w:rFonts w:cs="Times New Roman"/>
          <w:szCs w:val="24"/>
        </w:rPr>
        <w:t>Rydvale</w:t>
      </w:r>
      <w:proofErr w:type="spellEnd"/>
      <w:r>
        <w:rPr>
          <w:rFonts w:cs="Times New Roman"/>
          <w:szCs w:val="24"/>
        </w:rPr>
        <w:t xml:space="preserve"> of Haverhill, Suffolk(q.v.), brought a plaint of debt against him,</w:t>
      </w:r>
    </w:p>
    <w:p w14:paraId="59FD25A7" w14:textId="77777777" w:rsidR="00465A35" w:rsidRDefault="00465A35" w:rsidP="00465A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Whitmouth</w:t>
      </w:r>
      <w:proofErr w:type="spellEnd"/>
      <w:r>
        <w:rPr>
          <w:rFonts w:cs="Times New Roman"/>
          <w:szCs w:val="24"/>
        </w:rPr>
        <w:t xml:space="preserve"> of Newport(q.v.) and John </w:t>
      </w:r>
      <w:proofErr w:type="spellStart"/>
      <w:r>
        <w:rPr>
          <w:rFonts w:cs="Times New Roman"/>
          <w:szCs w:val="24"/>
        </w:rPr>
        <w:t>Mayhewe</w:t>
      </w:r>
      <w:proofErr w:type="spellEnd"/>
      <w:r>
        <w:rPr>
          <w:rFonts w:cs="Times New Roman"/>
          <w:szCs w:val="24"/>
        </w:rPr>
        <w:t xml:space="preserve"> of Walden(q.v.)</w:t>
      </w:r>
    </w:p>
    <w:p w14:paraId="5F9A5B9F" w14:textId="77777777" w:rsidR="00465A35" w:rsidRDefault="00465A35" w:rsidP="00465A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FB9C871" w14:textId="77777777" w:rsidR="00465A35" w:rsidRDefault="00465A35" w:rsidP="00465A35">
      <w:pPr>
        <w:pStyle w:val="NoSpacing"/>
        <w:rPr>
          <w:rFonts w:cs="Times New Roman"/>
          <w:szCs w:val="24"/>
        </w:rPr>
      </w:pPr>
    </w:p>
    <w:p w14:paraId="554B5D2F" w14:textId="77777777" w:rsidR="00465A35" w:rsidRDefault="00465A35" w:rsidP="00465A35">
      <w:pPr>
        <w:pStyle w:val="NoSpacing"/>
        <w:rPr>
          <w:rFonts w:cs="Times New Roman"/>
          <w:szCs w:val="24"/>
        </w:rPr>
      </w:pPr>
    </w:p>
    <w:p w14:paraId="4742AE83" w14:textId="77777777" w:rsidR="00465A35" w:rsidRDefault="00465A35" w:rsidP="00465A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2024</w:t>
      </w:r>
    </w:p>
    <w:p w14:paraId="5219EA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A8A51" w14:textId="77777777" w:rsidR="00465A35" w:rsidRDefault="00465A35" w:rsidP="009139A6">
      <w:r>
        <w:separator/>
      </w:r>
    </w:p>
  </w:endnote>
  <w:endnote w:type="continuationSeparator" w:id="0">
    <w:p w14:paraId="56EE2B57" w14:textId="77777777" w:rsidR="00465A35" w:rsidRDefault="00465A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21E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46A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D28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DE615" w14:textId="77777777" w:rsidR="00465A35" w:rsidRDefault="00465A35" w:rsidP="009139A6">
      <w:r>
        <w:separator/>
      </w:r>
    </w:p>
  </w:footnote>
  <w:footnote w:type="continuationSeparator" w:id="0">
    <w:p w14:paraId="7553C843" w14:textId="77777777" w:rsidR="00465A35" w:rsidRDefault="00465A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E7A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72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BDC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A35"/>
    <w:rsid w:val="000666E0"/>
    <w:rsid w:val="002510B7"/>
    <w:rsid w:val="00270799"/>
    <w:rsid w:val="00465A3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85ED2"/>
  <w15:chartTrackingRefBased/>
  <w15:docId w15:val="{50E26ACA-22A5-4548-9B24-68D920FEA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5A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2024-04-03T20:19:00Z</dcterms:created>
  <dcterms:modified xsi:type="dcterms:W3CDTF">2024-04-03T20:20:00Z</dcterms:modified>
</cp:coreProperties>
</file>